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8C58" w14:textId="77777777" w:rsidR="00F10748" w:rsidRDefault="00F10748" w:rsidP="00F107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PYCCARDE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2F92F94A" w14:textId="77777777" w:rsidR="00F10748" w:rsidRDefault="00F10748" w:rsidP="00F107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Maidstone</w:t>
      </w:r>
      <w:proofErr w:type="spellEnd"/>
      <w:r>
        <w:rPr>
          <w:rFonts w:cs="Times New Roman"/>
          <w:szCs w:val="24"/>
        </w:rPr>
        <w:t>, Kent.</w:t>
      </w:r>
    </w:p>
    <w:p w14:paraId="3472663F" w14:textId="77777777" w:rsidR="00F10748" w:rsidRDefault="00F10748" w:rsidP="00F10748">
      <w:pPr>
        <w:pStyle w:val="NoSpacing"/>
        <w:jc w:val="both"/>
        <w:rPr>
          <w:rFonts w:cs="Times New Roman"/>
          <w:szCs w:val="24"/>
        </w:rPr>
      </w:pPr>
    </w:p>
    <w:p w14:paraId="23C95AFA" w14:textId="77777777" w:rsidR="00F10748" w:rsidRDefault="00F10748" w:rsidP="00F10748">
      <w:pPr>
        <w:pStyle w:val="NoSpacing"/>
        <w:jc w:val="both"/>
        <w:rPr>
          <w:rFonts w:cs="Times New Roman"/>
          <w:szCs w:val="24"/>
        </w:rPr>
      </w:pPr>
    </w:p>
    <w:p w14:paraId="7EB3E55C" w14:textId="77777777" w:rsidR="00F10748" w:rsidRDefault="00F10748" w:rsidP="00F107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He made his Will.</w:t>
      </w:r>
    </w:p>
    <w:p w14:paraId="5672F1A2" w14:textId="77777777" w:rsidR="00F10748" w:rsidRDefault="00F10748" w:rsidP="00F107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12ACAD65" w14:textId="77777777" w:rsidR="00F10748" w:rsidRDefault="00F10748" w:rsidP="00F10748">
      <w:pPr>
        <w:pStyle w:val="NoSpacing"/>
        <w:jc w:val="both"/>
        <w:rPr>
          <w:rFonts w:cs="Times New Roman"/>
          <w:szCs w:val="24"/>
        </w:rPr>
      </w:pPr>
    </w:p>
    <w:p w14:paraId="0584B17E" w14:textId="77777777" w:rsidR="00F10748" w:rsidRDefault="00F10748" w:rsidP="00F10748">
      <w:pPr>
        <w:pStyle w:val="NoSpacing"/>
        <w:jc w:val="both"/>
        <w:rPr>
          <w:rFonts w:cs="Times New Roman"/>
          <w:szCs w:val="24"/>
        </w:rPr>
      </w:pPr>
    </w:p>
    <w:p w14:paraId="4E99F249" w14:textId="77777777" w:rsidR="00F10748" w:rsidRDefault="00F10748" w:rsidP="00F107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December 2022</w:t>
      </w:r>
    </w:p>
    <w:p w14:paraId="7E384D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90EE5" w14:textId="77777777" w:rsidR="00F10748" w:rsidRDefault="00F10748" w:rsidP="009139A6">
      <w:r>
        <w:separator/>
      </w:r>
    </w:p>
  </w:endnote>
  <w:endnote w:type="continuationSeparator" w:id="0">
    <w:p w14:paraId="78DA5D11" w14:textId="77777777" w:rsidR="00F10748" w:rsidRDefault="00F107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6A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6D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5BF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35376" w14:textId="77777777" w:rsidR="00F10748" w:rsidRDefault="00F10748" w:rsidP="009139A6">
      <w:r>
        <w:separator/>
      </w:r>
    </w:p>
  </w:footnote>
  <w:footnote w:type="continuationSeparator" w:id="0">
    <w:p w14:paraId="1D94867F" w14:textId="77777777" w:rsidR="00F10748" w:rsidRDefault="00F107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5A3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1A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3C6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74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074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EAC59"/>
  <w15:chartTrackingRefBased/>
  <w15:docId w15:val="{A2624B06-6394-4291-B256-F189B4A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07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2023-03-22T21:10:00Z</dcterms:created>
  <dcterms:modified xsi:type="dcterms:W3CDTF">2023-03-22T21:11:00Z</dcterms:modified>
</cp:coreProperties>
</file>